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35" w:rsidRPr="007C5334" w:rsidRDefault="008A3284" w:rsidP="00BA49CC">
      <w:pPr>
        <w:tabs>
          <w:tab w:val="left" w:pos="6237"/>
        </w:tabs>
        <w:ind w:left="6096"/>
        <w:rPr>
          <w:szCs w:val="28"/>
        </w:rPr>
      </w:pPr>
      <w:bookmarkStart w:id="0" w:name="_GoBack"/>
      <w:bookmarkEnd w:id="0"/>
      <w:r w:rsidRPr="007C5334">
        <w:rPr>
          <w:szCs w:val="28"/>
        </w:rPr>
        <w:t xml:space="preserve">Приложение </w:t>
      </w:r>
      <w:r w:rsidR="00062105" w:rsidRPr="007C5334">
        <w:rPr>
          <w:szCs w:val="28"/>
        </w:rPr>
        <w:t>3</w:t>
      </w:r>
    </w:p>
    <w:p w:rsidR="008A3284" w:rsidRPr="007C5334" w:rsidRDefault="008A3284" w:rsidP="00BA49CC">
      <w:pPr>
        <w:tabs>
          <w:tab w:val="left" w:pos="6237"/>
        </w:tabs>
        <w:ind w:left="6096"/>
        <w:rPr>
          <w:szCs w:val="28"/>
        </w:rPr>
      </w:pPr>
      <w:r w:rsidRPr="007C5334">
        <w:rPr>
          <w:szCs w:val="28"/>
        </w:rPr>
        <w:t>к решению Совета депутатов</w:t>
      </w:r>
    </w:p>
    <w:p w:rsidR="008A3284" w:rsidRPr="007C5334" w:rsidRDefault="008A3284" w:rsidP="00BA49CC">
      <w:pPr>
        <w:tabs>
          <w:tab w:val="left" w:pos="6237"/>
        </w:tabs>
        <w:ind w:left="6096"/>
        <w:rPr>
          <w:szCs w:val="28"/>
        </w:rPr>
      </w:pPr>
      <w:r w:rsidRPr="007C5334">
        <w:rPr>
          <w:szCs w:val="28"/>
        </w:rPr>
        <w:t>города Новосибирска</w:t>
      </w:r>
    </w:p>
    <w:p w:rsidR="008A3284" w:rsidRPr="007C5334" w:rsidRDefault="007C5334" w:rsidP="00BA49CC">
      <w:pPr>
        <w:tabs>
          <w:tab w:val="left" w:pos="6237"/>
        </w:tabs>
        <w:ind w:left="6096"/>
        <w:rPr>
          <w:szCs w:val="28"/>
        </w:rPr>
      </w:pPr>
      <w:r>
        <w:rPr>
          <w:szCs w:val="28"/>
        </w:rPr>
        <w:t>от ______________</w:t>
      </w:r>
      <w:r w:rsidR="008A3284" w:rsidRPr="007C5334">
        <w:rPr>
          <w:szCs w:val="28"/>
        </w:rPr>
        <w:t>№___</w:t>
      </w:r>
      <w:r>
        <w:rPr>
          <w:szCs w:val="28"/>
        </w:rPr>
        <w:t>__</w:t>
      </w:r>
    </w:p>
    <w:p w:rsidR="004B5D9F" w:rsidRPr="007C5334" w:rsidRDefault="004B5D9F" w:rsidP="008A3284">
      <w:pPr>
        <w:ind w:left="6096" w:firstLine="1"/>
        <w:jc w:val="right"/>
        <w:rPr>
          <w:szCs w:val="28"/>
        </w:rPr>
      </w:pPr>
    </w:p>
    <w:p w:rsidR="00D33FDB" w:rsidRDefault="00D33FDB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755C3B">
        <w:t xml:space="preserve"> 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/>
      </w:tblPr>
      <w:tblGrid>
        <w:gridCol w:w="3425"/>
        <w:gridCol w:w="6648"/>
      </w:tblGrid>
      <w:tr w:rsidR="006B75E7" w:rsidRPr="006B75E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 xml:space="preserve">код </w:t>
            </w:r>
            <w:proofErr w:type="gramStart"/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  <w:proofErr w:type="gramEnd"/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 xml:space="preserve">Наименование главного </w:t>
            </w:r>
            <w:proofErr w:type="gramStart"/>
            <w:r w:rsidRPr="006B75E7">
              <w:rPr>
                <w:bCs/>
                <w:szCs w:val="28"/>
              </w:rPr>
              <w:t>администратора источников финансирования дефицита бюджета города</w:t>
            </w:r>
            <w:proofErr w:type="gramEnd"/>
            <w:r w:rsidRPr="006B75E7">
              <w:rPr>
                <w:bCs/>
                <w:szCs w:val="28"/>
              </w:rPr>
              <w:t xml:space="preserve">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0"/>
        <w:gridCol w:w="2885"/>
        <w:gridCol w:w="6635"/>
      </w:tblGrid>
      <w:tr w:rsidR="006B75E7" w:rsidRPr="006B75E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242572">
              <w:rPr>
                <w:bCs/>
                <w:szCs w:val="28"/>
              </w:rPr>
              <w:t>округа</w:t>
            </w:r>
            <w:proofErr w:type="gramEnd"/>
            <w:r w:rsidRPr="00242572">
              <w:rPr>
                <w:bCs/>
                <w:szCs w:val="28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D4121F">
      <w:pPr>
        <w:ind w:firstLine="851"/>
        <w:jc w:val="both"/>
        <w:rPr>
          <w:szCs w:val="28"/>
        </w:rPr>
      </w:pPr>
    </w:p>
    <w:p w:rsidR="00FA1F9F" w:rsidRPr="002942DC" w:rsidRDefault="00062105" w:rsidP="00976D6F">
      <w:pPr>
        <w:tabs>
          <w:tab w:val="left" w:pos="3686"/>
          <w:tab w:val="left" w:pos="3969"/>
          <w:tab w:val="left" w:pos="4111"/>
          <w:tab w:val="left" w:pos="5670"/>
          <w:tab w:val="left" w:pos="5812"/>
        </w:tabs>
        <w:jc w:val="center"/>
        <w:rPr>
          <w:szCs w:val="28"/>
        </w:rPr>
      </w:pPr>
      <w:r>
        <w:rPr>
          <w:szCs w:val="28"/>
        </w:rPr>
        <w:t>____________</w:t>
      </w:r>
    </w:p>
    <w:sectPr w:rsidR="00FA1F9F" w:rsidRPr="002942DC" w:rsidSect="00AE43E7">
      <w:headerReference w:type="default" r:id="rId11"/>
      <w:pgSz w:w="11907" w:h="16840" w:code="9"/>
      <w:pgMar w:top="1134" w:right="851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F42" w:rsidRDefault="008F7F42" w:rsidP="00AE43E7">
      <w:r>
        <w:separator/>
      </w:r>
    </w:p>
  </w:endnote>
  <w:endnote w:type="continuationSeparator" w:id="0">
    <w:p w:rsidR="008F7F42" w:rsidRDefault="008F7F42" w:rsidP="00AE4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F42" w:rsidRDefault="008F7F42" w:rsidP="00AE43E7">
      <w:r>
        <w:separator/>
      </w:r>
    </w:p>
  </w:footnote>
  <w:footnote w:type="continuationSeparator" w:id="0">
    <w:p w:rsidR="008F7F42" w:rsidRDefault="008F7F42" w:rsidP="00AE43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303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E43E7" w:rsidRPr="00AE43E7" w:rsidRDefault="00AE43E7">
        <w:pPr>
          <w:pStyle w:val="a6"/>
          <w:jc w:val="center"/>
          <w:rPr>
            <w:sz w:val="20"/>
            <w:szCs w:val="20"/>
          </w:rPr>
        </w:pPr>
        <w:r w:rsidRPr="00AE43E7">
          <w:rPr>
            <w:sz w:val="20"/>
            <w:szCs w:val="20"/>
          </w:rPr>
          <w:fldChar w:fldCharType="begin"/>
        </w:r>
        <w:r w:rsidRPr="00AE43E7">
          <w:rPr>
            <w:sz w:val="20"/>
            <w:szCs w:val="20"/>
          </w:rPr>
          <w:instrText xml:space="preserve"> PAGE   \* MERGEFORMAT </w:instrText>
        </w:r>
        <w:r w:rsidRPr="00AE43E7">
          <w:rPr>
            <w:sz w:val="20"/>
            <w:szCs w:val="20"/>
          </w:rPr>
          <w:fldChar w:fldCharType="separate"/>
        </w:r>
        <w:r w:rsidR="00976D6F">
          <w:rPr>
            <w:noProof/>
            <w:sz w:val="20"/>
            <w:szCs w:val="20"/>
          </w:rPr>
          <w:t>2</w:t>
        </w:r>
        <w:r w:rsidRPr="00AE43E7">
          <w:rPr>
            <w:sz w:val="20"/>
            <w:szCs w:val="20"/>
          </w:rPr>
          <w:fldChar w:fldCharType="end"/>
        </w:r>
      </w:p>
    </w:sdtContent>
  </w:sdt>
  <w:p w:rsidR="00AE43E7" w:rsidRDefault="00AE43E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3A1"/>
    <w:rsid w:val="00054C9F"/>
    <w:rsid w:val="00060A87"/>
    <w:rsid w:val="00062105"/>
    <w:rsid w:val="000B5ED1"/>
    <w:rsid w:val="000D632B"/>
    <w:rsid w:val="000E3B86"/>
    <w:rsid w:val="000E51BF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C22CA"/>
    <w:rsid w:val="002C325E"/>
    <w:rsid w:val="002D5408"/>
    <w:rsid w:val="002E68CE"/>
    <w:rsid w:val="00325520"/>
    <w:rsid w:val="00331EB9"/>
    <w:rsid w:val="0035587D"/>
    <w:rsid w:val="00357B1B"/>
    <w:rsid w:val="00383635"/>
    <w:rsid w:val="003E5911"/>
    <w:rsid w:val="003F0361"/>
    <w:rsid w:val="003F23AA"/>
    <w:rsid w:val="00402FCE"/>
    <w:rsid w:val="00413B6D"/>
    <w:rsid w:val="00420873"/>
    <w:rsid w:val="00427432"/>
    <w:rsid w:val="004353FD"/>
    <w:rsid w:val="004534C6"/>
    <w:rsid w:val="0045453A"/>
    <w:rsid w:val="00454EAB"/>
    <w:rsid w:val="00485B81"/>
    <w:rsid w:val="00486340"/>
    <w:rsid w:val="0049380E"/>
    <w:rsid w:val="004A62FD"/>
    <w:rsid w:val="004B5D9F"/>
    <w:rsid w:val="004C2770"/>
    <w:rsid w:val="00570B08"/>
    <w:rsid w:val="00583D1D"/>
    <w:rsid w:val="005C307B"/>
    <w:rsid w:val="005E0657"/>
    <w:rsid w:val="00604DC3"/>
    <w:rsid w:val="00612B7C"/>
    <w:rsid w:val="00625762"/>
    <w:rsid w:val="00627CE0"/>
    <w:rsid w:val="0063696B"/>
    <w:rsid w:val="00645C4C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55C3B"/>
    <w:rsid w:val="007743E1"/>
    <w:rsid w:val="0079131E"/>
    <w:rsid w:val="00792908"/>
    <w:rsid w:val="00793882"/>
    <w:rsid w:val="00795A9B"/>
    <w:rsid w:val="007A5406"/>
    <w:rsid w:val="007A64E3"/>
    <w:rsid w:val="007B35FC"/>
    <w:rsid w:val="007C5334"/>
    <w:rsid w:val="007D61C8"/>
    <w:rsid w:val="007D7306"/>
    <w:rsid w:val="007F60FE"/>
    <w:rsid w:val="00803127"/>
    <w:rsid w:val="008122CB"/>
    <w:rsid w:val="008135D9"/>
    <w:rsid w:val="00825EF4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C0269"/>
    <w:rsid w:val="008C25D3"/>
    <w:rsid w:val="008C4F73"/>
    <w:rsid w:val="008E089E"/>
    <w:rsid w:val="008E7EA4"/>
    <w:rsid w:val="008F5E1A"/>
    <w:rsid w:val="008F7F42"/>
    <w:rsid w:val="00911E29"/>
    <w:rsid w:val="009334D8"/>
    <w:rsid w:val="0094403E"/>
    <w:rsid w:val="009476DA"/>
    <w:rsid w:val="00976D6F"/>
    <w:rsid w:val="009C19EE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43E7"/>
    <w:rsid w:val="00AE7AAD"/>
    <w:rsid w:val="00AF6857"/>
    <w:rsid w:val="00B14510"/>
    <w:rsid w:val="00B23D50"/>
    <w:rsid w:val="00B30BD9"/>
    <w:rsid w:val="00B4288D"/>
    <w:rsid w:val="00B86C2D"/>
    <w:rsid w:val="00B91429"/>
    <w:rsid w:val="00BA24E9"/>
    <w:rsid w:val="00BA485C"/>
    <w:rsid w:val="00BA49C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70E1"/>
    <w:rsid w:val="00D074B7"/>
    <w:rsid w:val="00D07964"/>
    <w:rsid w:val="00D10E8C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1352F"/>
    <w:rsid w:val="00E403BE"/>
    <w:rsid w:val="00E7347F"/>
    <w:rsid w:val="00E86D7F"/>
    <w:rsid w:val="00E91598"/>
    <w:rsid w:val="00E93091"/>
    <w:rsid w:val="00EA74B1"/>
    <w:rsid w:val="00EB7667"/>
    <w:rsid w:val="00EC76C9"/>
    <w:rsid w:val="00ED6AB9"/>
    <w:rsid w:val="00EE4E0C"/>
    <w:rsid w:val="00EF318F"/>
    <w:rsid w:val="00EF6DD8"/>
    <w:rsid w:val="00F0419E"/>
    <w:rsid w:val="00F20332"/>
    <w:rsid w:val="00F3329B"/>
    <w:rsid w:val="00F63312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uiPriority w:val="99"/>
    <w:semiHidden/>
    <w:unhideWhenUsed/>
    <w:rsid w:val="00A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43E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semiHidden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semiHidden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6KDV5W64NSFS-550-2785</_dlc_DocId>
    <_dlc_DocIdUrl xmlns="746016b1-ecc9-410e-95eb-a13f7eb3881b">
      <Url>http://port.admnsk.ru/sites/main/sovet/_layouts/DocIdRedir.aspx?ID=6KDV5W64NSFS-550-2785</Url>
      <Description>6KDV5W64NSFS-550-2785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0609B2-1F2E-4730-A946-37D4F27D61BD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0347C5ED-2575-4B49-94C2-D2D1D622E4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539B2C-A496-4A89-80AC-62620E5E72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BA840-99C3-4659-B403-27A096EC8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omoskaleva</cp:lastModifiedBy>
  <cp:revision>5</cp:revision>
  <cp:lastPrinted>2014-10-22T04:26:00Z</cp:lastPrinted>
  <dcterms:created xsi:type="dcterms:W3CDTF">2016-11-14T03:40:00Z</dcterms:created>
  <dcterms:modified xsi:type="dcterms:W3CDTF">2016-11-30T03:16:00Z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9984dfa0-456c-4d57-a29f-ec4210d47e26</vt:lpwstr>
  </property>
</Properties>
</file>